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B93EFC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0B4431">
        <w:rPr>
          <w:b/>
          <w:noProof/>
          <w:sz w:val="24"/>
        </w:rPr>
        <w:t>435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4D83C" w:rsidR="001E41F3" w:rsidRPr="00410371" w:rsidRDefault="008B39E4" w:rsidP="00212D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</w:t>
            </w:r>
            <w:r w:rsidR="003228A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4B48A" w:rsidR="001E41F3" w:rsidRPr="00410371" w:rsidRDefault="008F2D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4431">
              <w:rPr>
                <w:b/>
                <w:noProof/>
                <w:sz w:val="28"/>
              </w:rPr>
              <w:t>314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70E53" w:rsidR="001E41F3" w:rsidRPr="00410371" w:rsidRDefault="00235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348C3" w:rsidR="00F25D98" w:rsidRDefault="00611C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76EBE" w:rsidR="001E41F3" w:rsidRDefault="00212D05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>
              <w:t>3GPP</w:t>
            </w:r>
            <w:r w:rsidRPr="00A713D0">
              <w:t xml:space="preserve">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16DD9" w:rsidR="001E41F3" w:rsidRDefault="009A1D1E" w:rsidP="0051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CF5F2" w:rsidR="001E41F3" w:rsidRDefault="002353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549E2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</w:t>
            </w:r>
            <w:r w:rsidR="002353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C6FE1" w14:textId="77777777" w:rsidR="00212D05" w:rsidRDefault="00212D05" w:rsidP="00212D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14:paraId="24BD137C" w14:textId="77777777" w:rsidR="00212D05" w:rsidRDefault="006451CA" w:rsidP="00212D05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2" w:history="1">
              <w:r w:rsidR="00212D05" w:rsidRPr="00A5418D">
                <w:rPr>
                  <w:rStyle w:val="aa"/>
                </w:rPr>
                <w:t>https://forge.3gpp.org/rep/all/5G_APIs</w:t>
              </w:r>
            </w:hyperlink>
          </w:p>
          <w:p w14:paraId="04A1428F" w14:textId="77777777" w:rsidR="00212D05" w:rsidRPr="008F3023" w:rsidRDefault="00212D05" w:rsidP="00212D05">
            <w:pPr>
              <w:pStyle w:val="CRCoverPage"/>
              <w:spacing w:after="0"/>
              <w:ind w:left="100"/>
            </w:pPr>
          </w:p>
          <w:p w14:paraId="708AA7DE" w14:textId="39831881" w:rsidR="004D23AC" w:rsidRPr="00F35CDA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storage at </w:t>
            </w:r>
            <w:r w:rsidRPr="00B95B14">
              <w:t xml:space="preserve">ETSI </w:t>
            </w:r>
            <w:proofErr w:type="spellStart"/>
            <w:r w:rsidRPr="00B95B14">
              <w:t>Froge</w:t>
            </w:r>
            <w:proofErr w:type="spellEnd"/>
            <w:r>
              <w:t xml:space="preserve"> is discontinued.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1BAAD" w14:textId="4F2D7FAC" w:rsidR="00212D05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in Annex A.1 the location where YAML files are stored, using the text agreed in the 3GPP TS template for 5GC APIs (see TS 29.501).</w:t>
            </w:r>
          </w:p>
          <w:p w14:paraId="31C656EC" w14:textId="1960B4F9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C9818" w:rsidR="00D528C1" w:rsidRDefault="00212D05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A02AF" w:rsidR="001E41F3" w:rsidRDefault="00212D05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73F2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F0A0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3564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4CA2" w14:textId="2360831F" w:rsidR="007478DA" w:rsidRDefault="00DC2584" w:rsidP="00DC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  <w:p w14:paraId="00D3B8F7" w14:textId="50414761" w:rsidR="001E41F3" w:rsidRPr="007478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B2C3BDC" w14:textId="77777777" w:rsidR="003228AE" w:rsidRDefault="003228AE" w:rsidP="003228AE">
      <w:pPr>
        <w:pStyle w:val="2"/>
        <w:rPr>
          <w:lang w:val="en-US"/>
        </w:rPr>
      </w:pPr>
      <w:bookmarkStart w:id="2" w:name="_Toc51870711"/>
      <w:bookmarkStart w:id="3" w:name="_Toc45029589"/>
      <w:bookmarkStart w:id="4" w:name="_Toc36459993"/>
      <w:bookmarkStart w:id="5" w:name="_Toc27589187"/>
      <w:bookmarkStart w:id="6" w:name="_Toc20127196"/>
      <w:r>
        <w:t>A.1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4B013BF7" w14:textId="77777777" w:rsidR="003228AE" w:rsidRDefault="003228AE" w:rsidP="003228A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 API for Subscription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Data.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96652CB" w14:textId="77777777" w:rsidR="003228AE" w:rsidRDefault="003228AE" w:rsidP="003228AE">
      <w:r>
        <w:t>This Annex takes precedence when being discrepant to other parts of the specification with respect to the encoding of information elements and methods within the API(s).</w:t>
      </w:r>
    </w:p>
    <w:p w14:paraId="3582E3FA" w14:textId="77777777" w:rsidR="003228AE" w:rsidRDefault="003228AE" w:rsidP="003228AE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7970CA6E" w14:textId="270D6399" w:rsidR="003228AE" w:rsidRDefault="003228AE" w:rsidP="003228AE">
      <w:pPr>
        <w:rPr>
          <w:lang w:val="en-US"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7" w:author="Liuqingfen" w:date="2020-10-26T19:10:00Z">
        <w:r w:rsidDel="003228AE">
          <w:delText xml:space="preserve"> hosted in ETSI Forge</w:delText>
        </w:r>
      </w:del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(see 3GPP TS 29.501 [7] clause 5.3.1 and 3GPP TR 21.900 [14] clause 5B).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BBF9C" w14:textId="77777777" w:rsidR="006451CA" w:rsidRDefault="006451CA">
      <w:r>
        <w:separator/>
      </w:r>
    </w:p>
  </w:endnote>
  <w:endnote w:type="continuationSeparator" w:id="0">
    <w:p w14:paraId="37124542" w14:textId="77777777" w:rsidR="006451CA" w:rsidRDefault="0064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82039" w14:textId="77777777" w:rsidR="006451CA" w:rsidRDefault="006451CA">
      <w:r>
        <w:separator/>
      </w:r>
    </w:p>
  </w:footnote>
  <w:footnote w:type="continuationSeparator" w:id="0">
    <w:p w14:paraId="7120E42B" w14:textId="77777777" w:rsidR="006451CA" w:rsidRDefault="00645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479" w:rsidRDefault="005D2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479" w:rsidRDefault="005D24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479" w:rsidRDefault="005D24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479" w:rsidRDefault="005D24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9782C"/>
    <w:rsid w:val="000A6394"/>
    <w:rsid w:val="000B4431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0C22"/>
    <w:rsid w:val="001444F5"/>
    <w:rsid w:val="00145D43"/>
    <w:rsid w:val="0015499B"/>
    <w:rsid w:val="00170977"/>
    <w:rsid w:val="00192C46"/>
    <w:rsid w:val="001A08B3"/>
    <w:rsid w:val="001A7B60"/>
    <w:rsid w:val="001B52F0"/>
    <w:rsid w:val="001B7A65"/>
    <w:rsid w:val="001D59CA"/>
    <w:rsid w:val="001E41F3"/>
    <w:rsid w:val="00212D05"/>
    <w:rsid w:val="00221F35"/>
    <w:rsid w:val="00223AA3"/>
    <w:rsid w:val="00235308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228AE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B262E"/>
    <w:rsid w:val="004B75B7"/>
    <w:rsid w:val="004D23AC"/>
    <w:rsid w:val="005116FD"/>
    <w:rsid w:val="0051580D"/>
    <w:rsid w:val="00532E04"/>
    <w:rsid w:val="00535FEA"/>
    <w:rsid w:val="00547111"/>
    <w:rsid w:val="0056771E"/>
    <w:rsid w:val="00592D74"/>
    <w:rsid w:val="005A640D"/>
    <w:rsid w:val="005C4E2D"/>
    <w:rsid w:val="005C6B06"/>
    <w:rsid w:val="005D2479"/>
    <w:rsid w:val="005E0609"/>
    <w:rsid w:val="005E2C44"/>
    <w:rsid w:val="005F145B"/>
    <w:rsid w:val="00604B50"/>
    <w:rsid w:val="00611C11"/>
    <w:rsid w:val="00621188"/>
    <w:rsid w:val="006257ED"/>
    <w:rsid w:val="006451CA"/>
    <w:rsid w:val="00665C47"/>
    <w:rsid w:val="006906E7"/>
    <w:rsid w:val="00695808"/>
    <w:rsid w:val="006A3DE4"/>
    <w:rsid w:val="006B46FB"/>
    <w:rsid w:val="006C05BD"/>
    <w:rsid w:val="006E21FB"/>
    <w:rsid w:val="0071741C"/>
    <w:rsid w:val="00723B45"/>
    <w:rsid w:val="00745B28"/>
    <w:rsid w:val="007478DA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626E7"/>
    <w:rsid w:val="0086633F"/>
    <w:rsid w:val="00870EE7"/>
    <w:rsid w:val="008863B9"/>
    <w:rsid w:val="008A45A6"/>
    <w:rsid w:val="008B1341"/>
    <w:rsid w:val="008B39E4"/>
    <w:rsid w:val="008B6B86"/>
    <w:rsid w:val="008C7462"/>
    <w:rsid w:val="008F2DBC"/>
    <w:rsid w:val="008F3789"/>
    <w:rsid w:val="008F686C"/>
    <w:rsid w:val="009148DE"/>
    <w:rsid w:val="00941E30"/>
    <w:rsid w:val="009777D9"/>
    <w:rsid w:val="00982017"/>
    <w:rsid w:val="00991B88"/>
    <w:rsid w:val="00996572"/>
    <w:rsid w:val="009A1D1E"/>
    <w:rsid w:val="009A5753"/>
    <w:rsid w:val="009A579D"/>
    <w:rsid w:val="009E1763"/>
    <w:rsid w:val="009E3297"/>
    <w:rsid w:val="009F1BC8"/>
    <w:rsid w:val="009F734F"/>
    <w:rsid w:val="009F7E21"/>
    <w:rsid w:val="00A013EF"/>
    <w:rsid w:val="00A246B6"/>
    <w:rsid w:val="00A46BD8"/>
    <w:rsid w:val="00A47E70"/>
    <w:rsid w:val="00A50CF0"/>
    <w:rsid w:val="00A53B6F"/>
    <w:rsid w:val="00A601FD"/>
    <w:rsid w:val="00A65ADC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7B97"/>
    <w:rsid w:val="00B736F5"/>
    <w:rsid w:val="00B968C8"/>
    <w:rsid w:val="00BA3EC5"/>
    <w:rsid w:val="00BA51D9"/>
    <w:rsid w:val="00BB5DFC"/>
    <w:rsid w:val="00BD279D"/>
    <w:rsid w:val="00BD6BB8"/>
    <w:rsid w:val="00C3615D"/>
    <w:rsid w:val="00C604E2"/>
    <w:rsid w:val="00C62DEC"/>
    <w:rsid w:val="00C66BA2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D2C0E"/>
    <w:rsid w:val="00DD3E82"/>
    <w:rsid w:val="00DE34CF"/>
    <w:rsid w:val="00DF32CB"/>
    <w:rsid w:val="00E13F3D"/>
    <w:rsid w:val="00E309AF"/>
    <w:rsid w:val="00E34898"/>
    <w:rsid w:val="00EB09B7"/>
    <w:rsid w:val="00ED0FB9"/>
    <w:rsid w:val="00EE2E5B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3228A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9B588-3BC2-4E07-93CE-5C171A97F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2706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58</cp:revision>
  <cp:lastPrinted>1899-12-31T23:00:00Z</cp:lastPrinted>
  <dcterms:created xsi:type="dcterms:W3CDTF">2020-10-12T10:59:00Z</dcterms:created>
  <dcterms:modified xsi:type="dcterms:W3CDTF">2020-10-26T11:18:00Z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(3)YTUalQgS+ODdwH/MvP67dEd+v1S5yc5tRMZPuUxfRzYMtB6/b6OuMoot2T5WtGm2LZTltE00
rtIrv7yFfVRcgQ79XePgqtxWzCDhF8nZnpPvPzZuPha4h5LHQS5r300wRE8OrD8XlRoG/Kdk
y8qYZ6SKePv85TwX5+fNBPKVOUf+106VKoHp4gofrIhzocV8Tuhy00hc3ftCDpnpINyZtemG
VEuEYt2vn5bo33pmAC</vt:lpwstr>
  </property>
  <property fmtid="{D5CDD505-2E9C-101B-9397-08002B2CF9AE}" pid="22" name="_2015_ms_pID_7253431">
    <vt:lpwstr>3rL3SFSLcvkkPzyvRxCoFfn/pzew6nmLerQVPj72pADJMJ1EmHQGTw
7XQfBdM9Aqyx6oD2mOU3iiiJm2hinDdb1dHzrFo0XTbeiTM+D8EEgY9F6Y4CX23i2Q0ZP1lG
H43QEzPC2AJ+njlcbbNF7poXQKH4RBKVusHbtdlQmLdyyyBaFc2k6V/Ks1fq//6/UvtW8IQa
jNPr9RSthXs6jESH25yzMMIZWCtZGPGH3x9M</vt:lpwstr>
  </property>
  <property fmtid="{D5CDD505-2E9C-101B-9397-08002B2CF9AE}" pid="23" name="_2015_ms_pID_7253432">
    <vt:lpwstr>MA==</vt:lpwstr>
  </property>
</Properties>
</file>